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A61" w:rsidRDefault="00856A61" w:rsidP="00856A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WYKES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856A61" w:rsidRDefault="00856A61" w:rsidP="00856A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6A61" w:rsidRDefault="00856A61" w:rsidP="00856A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6A61" w:rsidRDefault="00856A61" w:rsidP="00856A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Wolverhampton,</w:t>
      </w:r>
    </w:p>
    <w:p w:rsidR="00856A61" w:rsidRDefault="00856A61" w:rsidP="00856A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Staffordshire, into land of the late John Hampton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Stourton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56A61" w:rsidRDefault="00856A61" w:rsidP="00856A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24-149)</w:t>
      </w:r>
    </w:p>
    <w:p w:rsidR="00856A61" w:rsidRDefault="00856A61" w:rsidP="00856A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6A61" w:rsidRDefault="00856A61" w:rsidP="00856A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6A61" w:rsidRPr="003C5EB6" w:rsidRDefault="00856A61" w:rsidP="00856A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2016</w:t>
      </w:r>
    </w:p>
    <w:p w:rsidR="006B2F86" w:rsidRPr="00856A61" w:rsidRDefault="00856A6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56A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A61" w:rsidRDefault="00856A61" w:rsidP="00E71FC3">
      <w:pPr>
        <w:spacing w:after="0" w:line="240" w:lineRule="auto"/>
      </w:pPr>
      <w:r>
        <w:separator/>
      </w:r>
    </w:p>
  </w:endnote>
  <w:endnote w:type="continuationSeparator" w:id="0">
    <w:p w:rsidR="00856A61" w:rsidRDefault="00856A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A61" w:rsidRDefault="00856A61" w:rsidP="00E71FC3">
      <w:pPr>
        <w:spacing w:after="0" w:line="240" w:lineRule="auto"/>
      </w:pPr>
      <w:r>
        <w:separator/>
      </w:r>
    </w:p>
  </w:footnote>
  <w:footnote w:type="continuationSeparator" w:id="0">
    <w:p w:rsidR="00856A61" w:rsidRDefault="00856A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A61"/>
    <w:rsid w:val="00856A6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DB38D"/>
  <w15:chartTrackingRefBased/>
  <w15:docId w15:val="{7A2E9804-AEA6-4720-A74C-923FD70D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2016-05-06T19:14:00Z</dcterms:created>
  <dcterms:modified xsi:type="dcterms:W3CDTF">2016-05-06T19:14:00Z</dcterms:modified>
</cp:coreProperties>
</file>